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290CCF" w14:textId="69778F85" w:rsidR="00B540B7" w:rsidRDefault="00B540B7" w:rsidP="00B540B7">
      <w:pPr>
        <w:spacing w:after="0" w:line="360" w:lineRule="auto"/>
        <w:jc w:val="right"/>
        <w:rPr>
          <w:rFonts w:eastAsia="Times New Roman" w:cs="Calibri"/>
        </w:rPr>
      </w:pPr>
      <w:r w:rsidRPr="00B540B7">
        <w:rPr>
          <w:rFonts w:eastAsia="Times New Roman" w:cs="Calibri"/>
        </w:rPr>
        <w:t xml:space="preserve">Załącznik nr </w:t>
      </w:r>
      <w:r w:rsidR="008C3109">
        <w:rPr>
          <w:rFonts w:eastAsia="Times New Roman" w:cs="Calibri"/>
        </w:rPr>
        <w:t>4</w:t>
      </w:r>
      <w:r w:rsidR="00845679">
        <w:rPr>
          <w:rFonts w:eastAsia="Times New Roman" w:cs="Calibri"/>
        </w:rPr>
        <w:t xml:space="preserve"> do zapytania ofertowego</w:t>
      </w:r>
    </w:p>
    <w:p w14:paraId="7BFC2DC2" w14:textId="6FE5E193" w:rsidR="0088437B" w:rsidRPr="00180544" w:rsidRDefault="0088437B" w:rsidP="00180544">
      <w:pPr>
        <w:spacing w:after="0" w:line="360" w:lineRule="auto"/>
        <w:rPr>
          <w:rFonts w:cs="Calibri"/>
        </w:rPr>
      </w:pPr>
      <w:bookmarkStart w:id="0" w:name="_GoBack"/>
      <w:bookmarkEnd w:id="0"/>
      <w:r w:rsidRPr="00180544">
        <w:rPr>
          <w:rFonts w:eastAsia="Times New Roman" w:cs="Calibri"/>
          <w:b/>
        </w:rPr>
        <w:t>DOTYCZĄCE PRZESŁANEK WYKLUCZENIA WG ART. 5K ROZPORZĄDZENIA 833/2014 ORAZ ART. 7 UST. 1 USTAWY o szczególnych rozwiązaniach w zakresie przeciwdziałania wspieraniu agresji na Ukrainę oraz służących ochronie bezpieczeństwa narodowego.</w:t>
      </w:r>
    </w:p>
    <w:p w14:paraId="14746BD5" w14:textId="77777777" w:rsidR="0088437B" w:rsidRPr="00180544" w:rsidRDefault="0088437B" w:rsidP="00180544">
      <w:pPr>
        <w:pStyle w:val="Nagwek4"/>
        <w:spacing w:line="360" w:lineRule="auto"/>
        <w:rPr>
          <w:i/>
          <w:iCs/>
          <w:sz w:val="22"/>
          <w:szCs w:val="22"/>
        </w:rPr>
      </w:pPr>
      <w:r w:rsidRPr="00180544">
        <w:rPr>
          <w:sz w:val="22"/>
          <w:szCs w:val="22"/>
        </w:rPr>
        <w:t>ZAMAWIAJĄCY:</w:t>
      </w:r>
    </w:p>
    <w:p w14:paraId="515983B3" w14:textId="77777777" w:rsidR="0088437B" w:rsidRPr="00180544" w:rsidRDefault="0088437B" w:rsidP="00180544">
      <w:pPr>
        <w:pStyle w:val="NumPar1"/>
        <w:numPr>
          <w:ilvl w:val="0"/>
          <w:numId w:val="0"/>
        </w:numPr>
        <w:shd w:val="clear" w:color="auto" w:fill="FFFFFF"/>
        <w:spacing w:before="0" w:after="0" w:line="360" w:lineRule="auto"/>
        <w:ind w:left="850" w:hanging="850"/>
        <w:jc w:val="left"/>
        <w:textAlignment w:val="baseline"/>
        <w:rPr>
          <w:rFonts w:asciiTheme="minorHAnsi" w:hAnsiTheme="minorHAnsi" w:cstheme="minorHAnsi"/>
          <w:b/>
          <w:sz w:val="22"/>
        </w:rPr>
      </w:pPr>
      <w:r w:rsidRPr="00180544">
        <w:rPr>
          <w:rFonts w:asciiTheme="minorHAnsi" w:hAnsiTheme="minorHAnsi" w:cstheme="minorHAnsi"/>
          <w:b/>
          <w:sz w:val="22"/>
        </w:rPr>
        <w:t xml:space="preserve">Kliniczne Centrum Ginekologii, Położnictwa i Neonatologii w Opolu </w:t>
      </w:r>
    </w:p>
    <w:p w14:paraId="721E4224" w14:textId="77777777" w:rsidR="0088437B" w:rsidRPr="00180544" w:rsidRDefault="0088437B" w:rsidP="00180544">
      <w:pPr>
        <w:pStyle w:val="NumPar1"/>
        <w:numPr>
          <w:ilvl w:val="0"/>
          <w:numId w:val="0"/>
        </w:numPr>
        <w:shd w:val="clear" w:color="auto" w:fill="FFFFFF"/>
        <w:spacing w:before="0" w:after="0" w:line="360" w:lineRule="auto"/>
        <w:ind w:left="850" w:hanging="850"/>
        <w:jc w:val="left"/>
        <w:textAlignment w:val="baseline"/>
        <w:rPr>
          <w:rFonts w:asciiTheme="minorHAnsi" w:hAnsiTheme="minorHAnsi" w:cstheme="minorHAnsi"/>
          <w:b/>
          <w:sz w:val="22"/>
        </w:rPr>
      </w:pPr>
      <w:r w:rsidRPr="00180544">
        <w:rPr>
          <w:rFonts w:asciiTheme="minorHAnsi" w:hAnsiTheme="minorHAnsi" w:cstheme="minorHAnsi"/>
          <w:b/>
          <w:sz w:val="22"/>
        </w:rPr>
        <w:t>ul. W. Reymonta 8, 45-066 Opole</w:t>
      </w:r>
    </w:p>
    <w:p w14:paraId="580138C4" w14:textId="6346F30C" w:rsidR="0088437B" w:rsidRPr="00180544" w:rsidRDefault="0088437B" w:rsidP="00180544">
      <w:pPr>
        <w:pStyle w:val="Nagwek4"/>
        <w:spacing w:line="360" w:lineRule="auto"/>
        <w:rPr>
          <w:i/>
          <w:iCs/>
          <w:sz w:val="22"/>
          <w:szCs w:val="22"/>
        </w:rPr>
      </w:pPr>
      <w:r w:rsidRPr="00180544">
        <w:rPr>
          <w:sz w:val="22"/>
          <w:szCs w:val="22"/>
        </w:rPr>
        <w:t>OFERENT:</w:t>
      </w:r>
    </w:p>
    <w:p w14:paraId="41EBAA25" w14:textId="77777777" w:rsidR="0088437B" w:rsidRPr="00180544" w:rsidRDefault="0088437B" w:rsidP="00180544">
      <w:pPr>
        <w:spacing w:after="0" w:line="240" w:lineRule="auto"/>
        <w:rPr>
          <w:rFonts w:eastAsia="Times New Roman" w:cs="Calibri"/>
        </w:rPr>
      </w:pPr>
      <w:r w:rsidRPr="00180544">
        <w:rPr>
          <w:rFonts w:eastAsia="Times New Roman" w:cs="Calibri"/>
        </w:rPr>
        <w:t>………………………………………………………………………………</w:t>
      </w:r>
    </w:p>
    <w:p w14:paraId="08EB1959" w14:textId="77777777" w:rsidR="0088437B" w:rsidRPr="00180544" w:rsidRDefault="0088437B" w:rsidP="00180544">
      <w:pPr>
        <w:spacing w:line="240" w:lineRule="auto"/>
        <w:rPr>
          <w:rFonts w:eastAsia="Times New Roman" w:cs="Calibri"/>
        </w:rPr>
      </w:pPr>
      <w:r w:rsidRPr="00180544">
        <w:rPr>
          <w:rFonts w:eastAsia="Times New Roman" w:cs="Calibri"/>
        </w:rPr>
        <w:t xml:space="preserve">Nazwa i adres Wykonawcy </w:t>
      </w:r>
    </w:p>
    <w:p w14:paraId="0A059CBF" w14:textId="77777777" w:rsidR="0088437B" w:rsidRPr="00180544" w:rsidRDefault="0088437B" w:rsidP="00180544">
      <w:pPr>
        <w:pStyle w:val="Nagwek4"/>
        <w:spacing w:after="0" w:line="360" w:lineRule="auto"/>
        <w:rPr>
          <w:i/>
          <w:iCs/>
          <w:sz w:val="22"/>
          <w:szCs w:val="22"/>
        </w:rPr>
      </w:pPr>
      <w:r w:rsidRPr="00180544">
        <w:rPr>
          <w:sz w:val="22"/>
          <w:szCs w:val="22"/>
        </w:rPr>
        <w:t>OŚWIADCZENIA DOTYCZĄCE OFERENTA</w:t>
      </w:r>
    </w:p>
    <w:p w14:paraId="145AFA4B" w14:textId="77777777" w:rsidR="0088437B" w:rsidRPr="00180544" w:rsidRDefault="0088437B" w:rsidP="00180544">
      <w:pPr>
        <w:numPr>
          <w:ilvl w:val="0"/>
          <w:numId w:val="24"/>
        </w:numPr>
        <w:spacing w:before="120" w:line="360" w:lineRule="auto"/>
        <w:contextualSpacing/>
        <w:rPr>
          <w:rFonts w:cs="Calibri"/>
          <w:b/>
          <w:bCs/>
        </w:rPr>
      </w:pPr>
      <w:r w:rsidRPr="00180544">
        <w:rPr>
          <w:rFonts w:cs="Calibri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180544">
        <w:rPr>
          <w:rFonts w:cs="Calibri"/>
          <w:vertAlign w:val="superscript"/>
        </w:rPr>
        <w:footnoteReference w:id="1"/>
      </w:r>
    </w:p>
    <w:p w14:paraId="0140DDDA" w14:textId="77777777" w:rsidR="0088437B" w:rsidRPr="00180544" w:rsidRDefault="0088437B" w:rsidP="00180544">
      <w:pPr>
        <w:numPr>
          <w:ilvl w:val="0"/>
          <w:numId w:val="24"/>
        </w:numPr>
        <w:spacing w:line="360" w:lineRule="auto"/>
        <w:rPr>
          <w:rFonts w:cs="Calibri"/>
          <w:b/>
          <w:bCs/>
        </w:rPr>
      </w:pPr>
      <w:r w:rsidRPr="00180544">
        <w:rPr>
          <w:rFonts w:cs="Calibri"/>
        </w:rPr>
        <w:t xml:space="preserve">Oświadczam, że nie zachodzą w stosunku do mnie przesłanki wykluczenia z postępowania na podstawie art. </w:t>
      </w:r>
      <w:r w:rsidRPr="00180544">
        <w:rPr>
          <w:rFonts w:eastAsia="Times New Roman" w:cs="Calibri"/>
          <w:lang w:eastAsia="pl-PL"/>
        </w:rPr>
        <w:t xml:space="preserve">7 ust. 1 ustawy </w:t>
      </w:r>
      <w:r w:rsidRPr="00180544">
        <w:rPr>
          <w:rFonts w:cs="Calibri"/>
        </w:rPr>
        <w:t>z dnia 13 kwietnia 2022 r.</w:t>
      </w:r>
      <w:r w:rsidRPr="00180544">
        <w:rPr>
          <w:rFonts w:cs="Calibri"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180544">
        <w:rPr>
          <w:rFonts w:cs="Calibri"/>
        </w:rPr>
        <w:t>(Dz. U. z 2025 poz. 514)</w:t>
      </w:r>
      <w:r w:rsidRPr="00180544">
        <w:rPr>
          <w:rFonts w:cs="Calibri"/>
          <w:i/>
          <w:iCs/>
        </w:rPr>
        <w:t>.</w:t>
      </w:r>
      <w:r w:rsidRPr="00180544">
        <w:rPr>
          <w:rFonts w:cs="Calibri"/>
          <w:vertAlign w:val="superscript"/>
        </w:rPr>
        <w:footnoteReference w:id="2"/>
      </w:r>
    </w:p>
    <w:p w14:paraId="308B9610" w14:textId="77777777" w:rsidR="0088437B" w:rsidRPr="00180544" w:rsidRDefault="0088437B" w:rsidP="00180544">
      <w:pPr>
        <w:pStyle w:val="Nagwek4"/>
        <w:spacing w:after="0" w:line="360" w:lineRule="auto"/>
        <w:rPr>
          <w:sz w:val="22"/>
          <w:szCs w:val="22"/>
        </w:rPr>
      </w:pPr>
      <w:r w:rsidRPr="00180544">
        <w:rPr>
          <w:sz w:val="22"/>
          <w:szCs w:val="22"/>
        </w:rPr>
        <w:lastRenderedPageBreak/>
        <w:t>OŚWIADCZENIE DOTYCZĄCE PODANYCH INFORMACJI:</w:t>
      </w:r>
    </w:p>
    <w:p w14:paraId="7608C18C" w14:textId="77777777" w:rsidR="0088437B" w:rsidRPr="00180544" w:rsidRDefault="0088437B" w:rsidP="00180544">
      <w:pPr>
        <w:spacing w:before="120" w:line="360" w:lineRule="auto"/>
        <w:rPr>
          <w:rFonts w:cs="Calibri"/>
        </w:rPr>
      </w:pPr>
      <w:r w:rsidRPr="00180544">
        <w:rPr>
          <w:rFonts w:cs="Calibr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F6061E" w14:textId="56B4A898" w:rsidR="0088437B" w:rsidRPr="00180544" w:rsidRDefault="0088437B" w:rsidP="00180544">
      <w:pPr>
        <w:spacing w:line="360" w:lineRule="auto"/>
        <w:rPr>
          <w:rFonts w:cs="Calibri"/>
        </w:rPr>
      </w:pPr>
      <w:r w:rsidRPr="00180544">
        <w:rPr>
          <w:rFonts w:cs="Calibri"/>
        </w:rPr>
        <w:t xml:space="preserve">W przypadku dezaktualizacji złożonego oświadczenia, zobowiązujemy się bez zbędnej zwłoki powiadomić </w:t>
      </w:r>
      <w:r w:rsidRPr="00180544">
        <w:rPr>
          <w:rFonts w:asciiTheme="minorHAnsi" w:hAnsiTheme="minorHAnsi" w:cstheme="minorHAnsi"/>
          <w:b/>
          <w:lang w:eastAsia="en-GB"/>
        </w:rPr>
        <w:t>Kliniczne Centrum Ginekologii, Położnictwa i Neonatologii w Opolu</w:t>
      </w:r>
      <w:r w:rsidRPr="00180544">
        <w:rPr>
          <w:rFonts w:cs="Calibri"/>
        </w:rPr>
        <w:t xml:space="preserve"> o tym fakcie poprzez wiadomość mailową na adres: </w:t>
      </w:r>
      <w:r w:rsidRPr="00180544">
        <w:t>centrum@ginekologia.opole.pl</w:t>
      </w:r>
      <w:r w:rsidRPr="00180544">
        <w:rPr>
          <w:rFonts w:cs="Calibri"/>
        </w:rPr>
        <w:t xml:space="preserve"> w terminie nie dłuższym niż 3 dni robocze od dezaktualizacji. </w:t>
      </w:r>
    </w:p>
    <w:p w14:paraId="21557E7F" w14:textId="77777777" w:rsidR="0088437B" w:rsidRPr="00180544" w:rsidRDefault="0088437B" w:rsidP="00180544">
      <w:pPr>
        <w:spacing w:line="360" w:lineRule="auto"/>
        <w:rPr>
          <w:rFonts w:cs="Calibri"/>
        </w:rPr>
      </w:pPr>
    </w:p>
    <w:p w14:paraId="67E2A08E" w14:textId="77777777" w:rsidR="0088437B" w:rsidRPr="00180544" w:rsidRDefault="0088437B" w:rsidP="00180544">
      <w:pPr>
        <w:spacing w:after="0" w:line="240" w:lineRule="auto"/>
        <w:rPr>
          <w:rFonts w:cs="Calibri"/>
        </w:rPr>
      </w:pPr>
      <w:r w:rsidRPr="00180544">
        <w:rPr>
          <w:rFonts w:cs="Calibri"/>
        </w:rPr>
        <w:t>………………………………………………………………………</w:t>
      </w:r>
    </w:p>
    <w:p w14:paraId="16F2FA1E" w14:textId="1239A2AA" w:rsidR="00B612D6" w:rsidRPr="00180544" w:rsidRDefault="0088437B" w:rsidP="00180544">
      <w:pPr>
        <w:spacing w:after="0" w:line="240" w:lineRule="auto"/>
        <w:rPr>
          <w:rFonts w:cs="Calibri"/>
        </w:rPr>
      </w:pPr>
      <w:r w:rsidRPr="00180544">
        <w:rPr>
          <w:rFonts w:cs="Calibri"/>
        </w:rPr>
        <w:tab/>
        <w:t>(data i czytelny podpis Oferenta)</w:t>
      </w:r>
    </w:p>
    <w:sectPr w:rsidR="00B612D6" w:rsidRPr="00180544" w:rsidSect="00284852">
      <w:headerReference w:type="default" r:id="rId8"/>
      <w:footerReference w:type="default" r:id="rId9"/>
      <w:pgSz w:w="11906" w:h="16838"/>
      <w:pgMar w:top="720" w:right="720" w:bottom="720" w:left="720" w:header="708" w:footer="6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855FA6" w14:textId="77777777" w:rsidR="00C62FEB" w:rsidRDefault="00C62FEB" w:rsidP="00B61DAA">
      <w:pPr>
        <w:spacing w:after="0" w:line="240" w:lineRule="auto"/>
      </w:pPr>
      <w:r>
        <w:separator/>
      </w:r>
    </w:p>
  </w:endnote>
  <w:endnote w:type="continuationSeparator" w:id="0">
    <w:p w14:paraId="3A439CE0" w14:textId="77777777" w:rsidR="00C62FEB" w:rsidRDefault="00C62FEB" w:rsidP="00B61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88192" w14:textId="77777777" w:rsidR="00B61DAA" w:rsidRPr="00640EA5" w:rsidRDefault="001B4025" w:rsidP="00640EA5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36511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A31831" w14:textId="77777777" w:rsidR="00C62FEB" w:rsidRDefault="00C62FEB" w:rsidP="00B61DAA">
      <w:pPr>
        <w:spacing w:after="0" w:line="240" w:lineRule="auto"/>
      </w:pPr>
      <w:r>
        <w:separator/>
      </w:r>
    </w:p>
  </w:footnote>
  <w:footnote w:type="continuationSeparator" w:id="0">
    <w:p w14:paraId="47C28E0F" w14:textId="77777777" w:rsidR="00C62FEB" w:rsidRDefault="00C62FEB" w:rsidP="00B61DAA">
      <w:pPr>
        <w:spacing w:after="0" w:line="240" w:lineRule="auto"/>
      </w:pPr>
      <w:r>
        <w:continuationSeparator/>
      </w:r>
    </w:p>
  </w:footnote>
  <w:footnote w:id="1">
    <w:p w14:paraId="5560CF8F" w14:textId="77777777" w:rsidR="0088437B" w:rsidRPr="0088437B" w:rsidRDefault="0088437B" w:rsidP="0088437B">
      <w:pPr>
        <w:pStyle w:val="Tekstprzypisudolnego"/>
        <w:ind w:left="0" w:firstLine="0"/>
        <w:rPr>
          <w:rFonts w:cs="Calibri"/>
          <w:sz w:val="18"/>
          <w:szCs w:val="18"/>
        </w:rPr>
      </w:pPr>
      <w:r w:rsidRPr="0088437B">
        <w:rPr>
          <w:rStyle w:val="Odwoanieprzypisudolnego"/>
          <w:rFonts w:cs="Calibri"/>
          <w:sz w:val="18"/>
          <w:szCs w:val="18"/>
        </w:rPr>
        <w:footnoteRef/>
      </w:r>
      <w:r w:rsidRPr="0088437B">
        <w:rPr>
          <w:rFonts w:cs="Calibri"/>
          <w:sz w:val="18"/>
          <w:szCs w:val="18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E077E02" w14:textId="77777777" w:rsidR="0088437B" w:rsidRPr="0088437B" w:rsidRDefault="0088437B" w:rsidP="0088437B">
      <w:pPr>
        <w:pStyle w:val="Tekstprzypisudolnego"/>
        <w:numPr>
          <w:ilvl w:val="0"/>
          <w:numId w:val="23"/>
        </w:numPr>
        <w:jc w:val="left"/>
        <w:rPr>
          <w:rFonts w:cs="Calibri"/>
          <w:sz w:val="18"/>
          <w:szCs w:val="18"/>
        </w:rPr>
      </w:pPr>
      <w:r w:rsidRPr="0088437B">
        <w:rPr>
          <w:rFonts w:cs="Calibri"/>
          <w:sz w:val="18"/>
          <w:szCs w:val="18"/>
        </w:rPr>
        <w:t>obywateli rosyjskich lub osób fizycznych lub prawnych, podmiotów lub organów z siedzibą w Rosji;</w:t>
      </w:r>
    </w:p>
    <w:p w14:paraId="007A037F" w14:textId="77777777" w:rsidR="0088437B" w:rsidRPr="0088437B" w:rsidRDefault="0088437B" w:rsidP="0088437B">
      <w:pPr>
        <w:pStyle w:val="Tekstprzypisudolnego"/>
        <w:numPr>
          <w:ilvl w:val="0"/>
          <w:numId w:val="23"/>
        </w:numPr>
        <w:jc w:val="left"/>
        <w:rPr>
          <w:rFonts w:cs="Calibri"/>
          <w:sz w:val="18"/>
          <w:szCs w:val="18"/>
        </w:rPr>
      </w:pPr>
      <w:bookmarkStart w:id="1" w:name="_Hlk102557314"/>
      <w:r w:rsidRPr="0088437B">
        <w:rPr>
          <w:rFonts w:cs="Calibri"/>
          <w:sz w:val="18"/>
          <w:szCs w:val="18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63E4E0D9" w14:textId="77777777" w:rsidR="0088437B" w:rsidRPr="0088437B" w:rsidRDefault="0088437B" w:rsidP="0088437B">
      <w:pPr>
        <w:pStyle w:val="Tekstprzypisudolnego"/>
        <w:numPr>
          <w:ilvl w:val="0"/>
          <w:numId w:val="23"/>
        </w:numPr>
        <w:jc w:val="left"/>
        <w:rPr>
          <w:rFonts w:cs="Calibri"/>
          <w:sz w:val="18"/>
          <w:szCs w:val="18"/>
        </w:rPr>
      </w:pPr>
      <w:r w:rsidRPr="0088437B">
        <w:rPr>
          <w:rFonts w:cs="Calibri"/>
          <w:sz w:val="18"/>
          <w:szCs w:val="18"/>
        </w:rPr>
        <w:t>osób fizycznych lub prawnych, podmiotów lub organów działających w imieniu lub pod kierunkiem podmiotu, o którym mowa w lit. a) lub b) niniejszego ustępu,</w:t>
      </w:r>
    </w:p>
    <w:p w14:paraId="5E92CA22" w14:textId="77777777" w:rsidR="0088437B" w:rsidRPr="0088437B" w:rsidRDefault="0088437B" w:rsidP="0088437B">
      <w:pPr>
        <w:pStyle w:val="Tekstprzypisudolnego"/>
        <w:ind w:left="0" w:firstLine="0"/>
        <w:rPr>
          <w:rFonts w:cs="Calibri"/>
          <w:sz w:val="18"/>
          <w:szCs w:val="18"/>
        </w:rPr>
      </w:pPr>
      <w:r w:rsidRPr="0088437B">
        <w:rPr>
          <w:rFonts w:cs="Calibri"/>
          <w:sz w:val="18"/>
          <w:szCs w:val="18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06175D5" w14:textId="77777777" w:rsidR="0088437B" w:rsidRPr="0088437B" w:rsidRDefault="0088437B" w:rsidP="0088437B">
      <w:pPr>
        <w:jc w:val="both"/>
        <w:rPr>
          <w:rFonts w:cs="Calibri"/>
          <w:color w:val="222222"/>
          <w:sz w:val="18"/>
          <w:szCs w:val="18"/>
        </w:rPr>
      </w:pPr>
      <w:r w:rsidRPr="0088437B">
        <w:rPr>
          <w:rStyle w:val="Odwoanieprzypisudolnego"/>
          <w:rFonts w:cs="Calibri"/>
          <w:sz w:val="18"/>
          <w:szCs w:val="18"/>
        </w:rPr>
        <w:footnoteRef/>
      </w:r>
      <w:r w:rsidRPr="0088437B">
        <w:rPr>
          <w:rFonts w:cs="Calibri"/>
          <w:sz w:val="18"/>
          <w:szCs w:val="18"/>
        </w:rPr>
        <w:t xml:space="preserve"> </w:t>
      </w:r>
      <w:r w:rsidRPr="0088437B">
        <w:rPr>
          <w:rFonts w:cs="Calibri"/>
          <w:color w:val="222222"/>
          <w:sz w:val="18"/>
          <w:szCs w:val="18"/>
        </w:rPr>
        <w:t xml:space="preserve">Zgodnie z treścią art. 7 ust. 1 ustawy z dnia 13 kwietnia 2022 r. o szczególnych rozwiązaniach w zakresie przeciwdziałania wspieraniu agresji na Ukrainę oraz służących ochronie bezpieczeństwa narodowego,  z </w:t>
      </w:r>
      <w:r w:rsidRPr="0088437B">
        <w:rPr>
          <w:rFonts w:eastAsia="Times New Roman" w:cs="Calibri"/>
          <w:color w:val="222222"/>
          <w:sz w:val="18"/>
          <w:szCs w:val="18"/>
          <w:lang w:eastAsia="pl-PL"/>
        </w:rPr>
        <w:t>postępowania o udzielenie zamówienia publicznego lub konkursu prowadzonego na podstawie ustawy Pzp wyklucza się:</w:t>
      </w:r>
    </w:p>
    <w:p w14:paraId="75F25367" w14:textId="77777777" w:rsidR="0088437B" w:rsidRPr="0088437B" w:rsidRDefault="0088437B" w:rsidP="0088437B">
      <w:pPr>
        <w:jc w:val="both"/>
        <w:rPr>
          <w:rFonts w:eastAsia="Times New Roman" w:cs="Calibri"/>
          <w:color w:val="222222"/>
          <w:sz w:val="18"/>
          <w:szCs w:val="18"/>
          <w:lang w:eastAsia="pl-PL"/>
        </w:rPr>
      </w:pPr>
      <w:r w:rsidRPr="0088437B">
        <w:rPr>
          <w:rFonts w:eastAsia="Times New Roman" w:cs="Calibri"/>
          <w:color w:val="222222"/>
          <w:sz w:val="18"/>
          <w:szCs w:val="18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C768D40" w14:textId="77777777" w:rsidR="0088437B" w:rsidRPr="0088437B" w:rsidRDefault="0088437B" w:rsidP="0088437B">
      <w:pPr>
        <w:jc w:val="both"/>
        <w:rPr>
          <w:rFonts w:cs="Calibri"/>
          <w:color w:val="222222"/>
          <w:sz w:val="18"/>
          <w:szCs w:val="18"/>
        </w:rPr>
      </w:pPr>
      <w:r w:rsidRPr="0088437B">
        <w:rPr>
          <w:rFonts w:cs="Calibri"/>
          <w:color w:val="222222"/>
          <w:sz w:val="18"/>
          <w:szCs w:val="18"/>
        </w:rPr>
        <w:t xml:space="preserve">2) </w:t>
      </w:r>
      <w:r w:rsidRPr="0088437B">
        <w:rPr>
          <w:rFonts w:eastAsia="Times New Roman" w:cs="Calibri"/>
          <w:color w:val="222222"/>
          <w:sz w:val="18"/>
          <w:szCs w:val="18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B15D3C0" w14:textId="77777777" w:rsidR="0088437B" w:rsidRPr="0088437B" w:rsidRDefault="0088437B" w:rsidP="0088437B">
      <w:pPr>
        <w:jc w:val="both"/>
        <w:rPr>
          <w:rFonts w:cs="Calibri"/>
          <w:sz w:val="18"/>
          <w:szCs w:val="18"/>
        </w:rPr>
      </w:pPr>
      <w:r w:rsidRPr="0088437B">
        <w:rPr>
          <w:rFonts w:eastAsia="Times New Roman" w:cs="Calibri"/>
          <w:color w:val="222222"/>
          <w:sz w:val="18"/>
          <w:szCs w:val="18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4885E2" w14:textId="3280D4D3" w:rsidR="006555F8" w:rsidRDefault="006555F8" w:rsidP="006555F8">
    <w:pPr>
      <w:pStyle w:val="Nagwek"/>
      <w:jc w:val="center"/>
    </w:pPr>
  </w:p>
  <w:p w14:paraId="4820B997" w14:textId="77777777" w:rsidR="006555F8" w:rsidRDefault="006555F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8Num15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520" w:hanging="36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4DA5336"/>
    <w:multiLevelType w:val="hybridMultilevel"/>
    <w:tmpl w:val="D88E6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6C40"/>
    <w:multiLevelType w:val="hybridMultilevel"/>
    <w:tmpl w:val="59BE6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448D3"/>
    <w:multiLevelType w:val="hybridMultilevel"/>
    <w:tmpl w:val="1C3A38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C529D"/>
    <w:multiLevelType w:val="singleLevel"/>
    <w:tmpl w:val="52F634A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04E2BD9"/>
    <w:multiLevelType w:val="hybridMultilevel"/>
    <w:tmpl w:val="E56602AE"/>
    <w:lvl w:ilvl="0" w:tplc="FE2C68E0">
      <w:start w:val="1"/>
      <w:numFmt w:val="lowerLetter"/>
      <w:lvlText w:val="%1)"/>
      <w:lvlJc w:val="left"/>
      <w:pPr>
        <w:ind w:left="780" w:hanging="420"/>
      </w:pPr>
      <w:rPr>
        <w:rFonts w:hint="default"/>
      </w:rPr>
    </w:lvl>
    <w:lvl w:ilvl="1" w:tplc="498293EE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01674"/>
    <w:multiLevelType w:val="hybridMultilevel"/>
    <w:tmpl w:val="08027C3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18A701A3"/>
    <w:multiLevelType w:val="hybridMultilevel"/>
    <w:tmpl w:val="E16CA2B8"/>
    <w:lvl w:ilvl="0" w:tplc="0415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C8420FE"/>
    <w:multiLevelType w:val="hybridMultilevel"/>
    <w:tmpl w:val="A17240CC"/>
    <w:lvl w:ilvl="0" w:tplc="EFAAE37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DB7267C"/>
    <w:multiLevelType w:val="hybridMultilevel"/>
    <w:tmpl w:val="1752657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21CB2D22"/>
    <w:multiLevelType w:val="hybridMultilevel"/>
    <w:tmpl w:val="465499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5B41A86"/>
    <w:multiLevelType w:val="hybridMultilevel"/>
    <w:tmpl w:val="217AD138"/>
    <w:lvl w:ilvl="0" w:tplc="BF8873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4D40C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D142BA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70FE626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A6E5AC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DE04BF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E5A0B05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1AC7E98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99C56B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3C6E47"/>
    <w:multiLevelType w:val="hybridMultilevel"/>
    <w:tmpl w:val="72EE7D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3838B6"/>
    <w:multiLevelType w:val="hybridMultilevel"/>
    <w:tmpl w:val="FBD8500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5F0621A">
      <w:start w:val="1"/>
      <w:numFmt w:val="lowerLetter"/>
      <w:lvlText w:val="%2.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B435742"/>
    <w:multiLevelType w:val="hybridMultilevel"/>
    <w:tmpl w:val="96060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8574CA"/>
    <w:multiLevelType w:val="hybridMultilevel"/>
    <w:tmpl w:val="970053F6"/>
    <w:lvl w:ilvl="0" w:tplc="FE2C68E0">
      <w:start w:val="1"/>
      <w:numFmt w:val="lowerLetter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7785"/>
    <w:multiLevelType w:val="hybridMultilevel"/>
    <w:tmpl w:val="549AEBBA"/>
    <w:lvl w:ilvl="0" w:tplc="D444CE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34DD33CC"/>
    <w:multiLevelType w:val="hybridMultilevel"/>
    <w:tmpl w:val="C28638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8A0477"/>
    <w:multiLevelType w:val="hybridMultilevel"/>
    <w:tmpl w:val="E018730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AEB7976"/>
    <w:multiLevelType w:val="hybridMultilevel"/>
    <w:tmpl w:val="DBFE4D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337E6D"/>
    <w:multiLevelType w:val="hybridMultilevel"/>
    <w:tmpl w:val="244269D0"/>
    <w:lvl w:ilvl="0" w:tplc="E820B9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EC427F9"/>
    <w:multiLevelType w:val="hybridMultilevel"/>
    <w:tmpl w:val="EBEEC3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B50BD5"/>
    <w:multiLevelType w:val="hybridMultilevel"/>
    <w:tmpl w:val="482C2EA8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48813AF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4C551684"/>
    <w:multiLevelType w:val="multilevel"/>
    <w:tmpl w:val="A8CC1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FE54A71"/>
    <w:multiLevelType w:val="hybridMultilevel"/>
    <w:tmpl w:val="112E8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4351CC"/>
    <w:multiLevelType w:val="hybridMultilevel"/>
    <w:tmpl w:val="6B004430"/>
    <w:lvl w:ilvl="0" w:tplc="FE2C68E0">
      <w:start w:val="1"/>
      <w:numFmt w:val="lowerLetter"/>
      <w:lvlText w:val="%1)"/>
      <w:lvlJc w:val="left"/>
      <w:pPr>
        <w:ind w:left="780" w:hanging="420"/>
      </w:pPr>
      <w:rPr>
        <w:rFonts w:hint="default"/>
      </w:rPr>
    </w:lvl>
    <w:lvl w:ilvl="1" w:tplc="CF2C5B7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2B697F"/>
    <w:multiLevelType w:val="hybridMultilevel"/>
    <w:tmpl w:val="9018677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B883E66"/>
    <w:multiLevelType w:val="hybridMultilevel"/>
    <w:tmpl w:val="50B0F4E8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1F5681"/>
    <w:multiLevelType w:val="singleLevel"/>
    <w:tmpl w:val="AF26F766"/>
    <w:lvl w:ilvl="0">
      <w:start w:val="1"/>
      <w:numFmt w:val="low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36" w15:restartNumberingAfterBreak="0">
    <w:nsid w:val="6EDC4AFF"/>
    <w:multiLevelType w:val="hybridMultilevel"/>
    <w:tmpl w:val="2E0CD6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2D674B"/>
    <w:multiLevelType w:val="hybridMultilevel"/>
    <w:tmpl w:val="E110CE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600E91"/>
    <w:multiLevelType w:val="hybridMultilevel"/>
    <w:tmpl w:val="2CD2E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D7723B"/>
    <w:multiLevelType w:val="hybridMultilevel"/>
    <w:tmpl w:val="CF00B562"/>
    <w:lvl w:ilvl="0" w:tplc="F55C4B5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CD00279"/>
    <w:multiLevelType w:val="hybridMultilevel"/>
    <w:tmpl w:val="893EB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1"/>
  </w:num>
  <w:num w:numId="5">
    <w:abstractNumId w:val="26"/>
  </w:num>
  <w:num w:numId="6">
    <w:abstractNumId w:val="39"/>
  </w:num>
  <w:num w:numId="7">
    <w:abstractNumId w:val="30"/>
  </w:num>
  <w:num w:numId="8">
    <w:abstractNumId w:val="19"/>
  </w:num>
  <w:num w:numId="9">
    <w:abstractNumId w:val="16"/>
  </w:num>
  <w:num w:numId="10">
    <w:abstractNumId w:val="20"/>
  </w:num>
  <w:num w:numId="11">
    <w:abstractNumId w:val="41"/>
  </w:num>
  <w:num w:numId="12">
    <w:abstractNumId w:val="34"/>
  </w:num>
  <w:num w:numId="13">
    <w:abstractNumId w:val="17"/>
  </w:num>
  <w:num w:numId="14">
    <w:abstractNumId w:val="7"/>
  </w:num>
  <w:num w:numId="15">
    <w:abstractNumId w:val="6"/>
  </w:num>
  <w:num w:numId="16">
    <w:abstractNumId w:val="11"/>
  </w:num>
  <w:num w:numId="17">
    <w:abstractNumId w:val="2"/>
  </w:num>
  <w:num w:numId="18">
    <w:abstractNumId w:val="15"/>
  </w:num>
  <w:num w:numId="19">
    <w:abstractNumId w:val="9"/>
  </w:num>
  <w:num w:numId="20">
    <w:abstractNumId w:val="21"/>
  </w:num>
  <w:num w:numId="21">
    <w:abstractNumId w:val="27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7"/>
  </w:num>
  <w:num w:numId="24">
    <w:abstractNumId w:val="33"/>
  </w:num>
  <w:num w:numId="25">
    <w:abstractNumId w:val="1"/>
  </w:num>
  <w:num w:numId="26">
    <w:abstractNumId w:val="18"/>
  </w:num>
  <w:num w:numId="27">
    <w:abstractNumId w:val="36"/>
  </w:num>
  <w:num w:numId="28">
    <w:abstractNumId w:val="24"/>
  </w:num>
  <w:num w:numId="29">
    <w:abstractNumId w:val="0"/>
  </w:num>
  <w:num w:numId="30">
    <w:abstractNumId w:val="4"/>
  </w:num>
  <w:num w:numId="31">
    <w:abstractNumId w:val="12"/>
  </w:num>
  <w:num w:numId="32">
    <w:abstractNumId w:val="8"/>
  </w:num>
  <w:num w:numId="33">
    <w:abstractNumId w:val="22"/>
  </w:num>
  <w:num w:numId="34">
    <w:abstractNumId w:val="28"/>
  </w:num>
  <w:num w:numId="35">
    <w:abstractNumId w:val="29"/>
  </w:num>
  <w:num w:numId="36">
    <w:abstractNumId w:val="5"/>
  </w:num>
  <w:num w:numId="37">
    <w:abstractNumId w:val="35"/>
  </w:num>
  <w:num w:numId="38">
    <w:abstractNumId w:val="14"/>
  </w:num>
  <w:num w:numId="39">
    <w:abstractNumId w:val="28"/>
    <w:lvlOverride w:ilvl="0">
      <w:startOverride w:val="1"/>
    </w:lvlOverride>
  </w:num>
  <w:num w:numId="40">
    <w:abstractNumId w:val="32"/>
  </w:num>
  <w:num w:numId="41">
    <w:abstractNumId w:val="10"/>
  </w:num>
  <w:num w:numId="42">
    <w:abstractNumId w:val="40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doNotTrackFormatting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F60"/>
    <w:rsid w:val="000016B0"/>
    <w:rsid w:val="00005C65"/>
    <w:rsid w:val="00021289"/>
    <w:rsid w:val="0003520D"/>
    <w:rsid w:val="0004268C"/>
    <w:rsid w:val="00060482"/>
    <w:rsid w:val="00062007"/>
    <w:rsid w:val="00062F07"/>
    <w:rsid w:val="00073B60"/>
    <w:rsid w:val="00083238"/>
    <w:rsid w:val="0009380B"/>
    <w:rsid w:val="000A2D51"/>
    <w:rsid w:val="000A386D"/>
    <w:rsid w:val="000D30A5"/>
    <w:rsid w:val="000E6C1E"/>
    <w:rsid w:val="000F373E"/>
    <w:rsid w:val="00100D14"/>
    <w:rsid w:val="0010177F"/>
    <w:rsid w:val="00124647"/>
    <w:rsid w:val="00134001"/>
    <w:rsid w:val="00140DA3"/>
    <w:rsid w:val="00173BE9"/>
    <w:rsid w:val="00180544"/>
    <w:rsid w:val="0019126A"/>
    <w:rsid w:val="00195A8E"/>
    <w:rsid w:val="00197A6B"/>
    <w:rsid w:val="001B4025"/>
    <w:rsid w:val="001E5431"/>
    <w:rsid w:val="00205DDD"/>
    <w:rsid w:val="00215E18"/>
    <w:rsid w:val="00237021"/>
    <w:rsid w:val="0024555C"/>
    <w:rsid w:val="00250032"/>
    <w:rsid w:val="002564D7"/>
    <w:rsid w:val="00262380"/>
    <w:rsid w:val="0028080F"/>
    <w:rsid w:val="00281E1B"/>
    <w:rsid w:val="00282335"/>
    <w:rsid w:val="00284852"/>
    <w:rsid w:val="002911F0"/>
    <w:rsid w:val="002944F0"/>
    <w:rsid w:val="002A0560"/>
    <w:rsid w:val="002E12B7"/>
    <w:rsid w:val="003048AD"/>
    <w:rsid w:val="00306773"/>
    <w:rsid w:val="00333E63"/>
    <w:rsid w:val="00345C55"/>
    <w:rsid w:val="00385E49"/>
    <w:rsid w:val="003A0A80"/>
    <w:rsid w:val="003A1F60"/>
    <w:rsid w:val="003C277D"/>
    <w:rsid w:val="003C7D70"/>
    <w:rsid w:val="003E6F44"/>
    <w:rsid w:val="003F784B"/>
    <w:rsid w:val="0040573F"/>
    <w:rsid w:val="00406FBF"/>
    <w:rsid w:val="00423F33"/>
    <w:rsid w:val="0043393D"/>
    <w:rsid w:val="00435A1B"/>
    <w:rsid w:val="004621C3"/>
    <w:rsid w:val="0047171C"/>
    <w:rsid w:val="00480FCD"/>
    <w:rsid w:val="00484579"/>
    <w:rsid w:val="00494563"/>
    <w:rsid w:val="004A314E"/>
    <w:rsid w:val="004C4C4B"/>
    <w:rsid w:val="004C5676"/>
    <w:rsid w:val="004E1A10"/>
    <w:rsid w:val="004F6AC7"/>
    <w:rsid w:val="005050D5"/>
    <w:rsid w:val="00507226"/>
    <w:rsid w:val="00521227"/>
    <w:rsid w:val="00521E82"/>
    <w:rsid w:val="00531FB0"/>
    <w:rsid w:val="00534C88"/>
    <w:rsid w:val="005647B9"/>
    <w:rsid w:val="00565D5C"/>
    <w:rsid w:val="00570A8A"/>
    <w:rsid w:val="00587CB7"/>
    <w:rsid w:val="00594354"/>
    <w:rsid w:val="005A066B"/>
    <w:rsid w:val="005A793F"/>
    <w:rsid w:val="005C36A4"/>
    <w:rsid w:val="005C679D"/>
    <w:rsid w:val="005D724B"/>
    <w:rsid w:val="005E0415"/>
    <w:rsid w:val="005F6403"/>
    <w:rsid w:val="00633D76"/>
    <w:rsid w:val="00640EA5"/>
    <w:rsid w:val="006555F8"/>
    <w:rsid w:val="006568BC"/>
    <w:rsid w:val="00662956"/>
    <w:rsid w:val="006E4477"/>
    <w:rsid w:val="006F2CEB"/>
    <w:rsid w:val="0073078A"/>
    <w:rsid w:val="00754306"/>
    <w:rsid w:val="007C1588"/>
    <w:rsid w:val="007C1DD6"/>
    <w:rsid w:val="007C7E0E"/>
    <w:rsid w:val="007E26B1"/>
    <w:rsid w:val="008040A5"/>
    <w:rsid w:val="00812CAB"/>
    <w:rsid w:val="008232B5"/>
    <w:rsid w:val="00824D1A"/>
    <w:rsid w:val="00825AB4"/>
    <w:rsid w:val="00845679"/>
    <w:rsid w:val="00863406"/>
    <w:rsid w:val="008656D5"/>
    <w:rsid w:val="0088437B"/>
    <w:rsid w:val="00896CD4"/>
    <w:rsid w:val="008C3109"/>
    <w:rsid w:val="008D2940"/>
    <w:rsid w:val="008D4A9D"/>
    <w:rsid w:val="008F4B68"/>
    <w:rsid w:val="00924D67"/>
    <w:rsid w:val="00926149"/>
    <w:rsid w:val="009404C8"/>
    <w:rsid w:val="0097056D"/>
    <w:rsid w:val="00973E6D"/>
    <w:rsid w:val="00985B53"/>
    <w:rsid w:val="009A3AAE"/>
    <w:rsid w:val="009C5DFF"/>
    <w:rsid w:val="009F6724"/>
    <w:rsid w:val="00A00369"/>
    <w:rsid w:val="00A10CA5"/>
    <w:rsid w:val="00A34767"/>
    <w:rsid w:val="00A408DD"/>
    <w:rsid w:val="00A7000C"/>
    <w:rsid w:val="00A72FAC"/>
    <w:rsid w:val="00AB31A0"/>
    <w:rsid w:val="00AB7142"/>
    <w:rsid w:val="00AD1A75"/>
    <w:rsid w:val="00AE169F"/>
    <w:rsid w:val="00AE6D22"/>
    <w:rsid w:val="00AF1980"/>
    <w:rsid w:val="00AF4C88"/>
    <w:rsid w:val="00B15BF8"/>
    <w:rsid w:val="00B540B7"/>
    <w:rsid w:val="00B612D6"/>
    <w:rsid w:val="00B61DAA"/>
    <w:rsid w:val="00B6442B"/>
    <w:rsid w:val="00B705D2"/>
    <w:rsid w:val="00BB4386"/>
    <w:rsid w:val="00BC2C5C"/>
    <w:rsid w:val="00BD00EC"/>
    <w:rsid w:val="00BD6CD9"/>
    <w:rsid w:val="00C1219B"/>
    <w:rsid w:val="00C21206"/>
    <w:rsid w:val="00C36460"/>
    <w:rsid w:val="00C40C27"/>
    <w:rsid w:val="00C4560F"/>
    <w:rsid w:val="00C46E04"/>
    <w:rsid w:val="00C51B82"/>
    <w:rsid w:val="00C62FEB"/>
    <w:rsid w:val="00C635EC"/>
    <w:rsid w:val="00C7789D"/>
    <w:rsid w:val="00C81F29"/>
    <w:rsid w:val="00C84772"/>
    <w:rsid w:val="00C8648C"/>
    <w:rsid w:val="00C905AF"/>
    <w:rsid w:val="00CA2063"/>
    <w:rsid w:val="00CA71F9"/>
    <w:rsid w:val="00CD0D11"/>
    <w:rsid w:val="00D002E2"/>
    <w:rsid w:val="00D20B47"/>
    <w:rsid w:val="00D316BC"/>
    <w:rsid w:val="00D4267D"/>
    <w:rsid w:val="00D7435D"/>
    <w:rsid w:val="00DA7B24"/>
    <w:rsid w:val="00DB53E7"/>
    <w:rsid w:val="00E04751"/>
    <w:rsid w:val="00E34B63"/>
    <w:rsid w:val="00E37E99"/>
    <w:rsid w:val="00E40A03"/>
    <w:rsid w:val="00E40F8E"/>
    <w:rsid w:val="00E6362C"/>
    <w:rsid w:val="00E9423C"/>
    <w:rsid w:val="00E967A2"/>
    <w:rsid w:val="00EA50BD"/>
    <w:rsid w:val="00EB55E3"/>
    <w:rsid w:val="00EC2CEB"/>
    <w:rsid w:val="00EE12A3"/>
    <w:rsid w:val="00F03874"/>
    <w:rsid w:val="00F1446F"/>
    <w:rsid w:val="00F324B4"/>
    <w:rsid w:val="00F36511"/>
    <w:rsid w:val="00F440B1"/>
    <w:rsid w:val="00F45806"/>
    <w:rsid w:val="00F5265C"/>
    <w:rsid w:val="00F826E4"/>
    <w:rsid w:val="00F93301"/>
    <w:rsid w:val="00F966AF"/>
    <w:rsid w:val="00FB67FE"/>
    <w:rsid w:val="00FD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1B9CA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4268C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A206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0EA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A2063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40EA5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40DA3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40DA3"/>
    <w:rPr>
      <w:rFonts w:ascii="Segoe UI" w:hAnsi="Segoe UI" w:cs="Segoe UI"/>
      <w:sz w:val="18"/>
      <w:szCs w:val="18"/>
    </w:rPr>
  </w:style>
  <w:style w:type="character" w:customStyle="1" w:styleId="output-value">
    <w:name w:val="output-value"/>
    <w:basedOn w:val="Domylnaczcionkaakapitu"/>
    <w:rsid w:val="00406FBF"/>
  </w:style>
  <w:style w:type="paragraph" w:styleId="Akapitzlist">
    <w:name w:val="List Paragraph"/>
    <w:basedOn w:val="Normalny"/>
    <w:uiPriority w:val="34"/>
    <w:qFormat/>
    <w:rsid w:val="00406FBF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CD0D1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CD0D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61D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61DAA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61DA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61DAA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A347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3476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3476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476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34767"/>
    <w:rPr>
      <w:b/>
      <w:bCs/>
      <w:lang w:eastAsia="en-US"/>
    </w:rPr>
  </w:style>
  <w:style w:type="character" w:styleId="Odwoanieprzypisudolnego">
    <w:name w:val="footnote reference"/>
    <w:unhideWhenUsed/>
    <w:rsid w:val="00BD6CD9"/>
    <w:rPr>
      <w:shd w:val="clear" w:color="auto" w:fill="auto"/>
      <w:vertAlign w:val="superscript"/>
    </w:rPr>
  </w:style>
  <w:style w:type="character" w:styleId="Hipercze">
    <w:name w:val="Hyperlink"/>
    <w:uiPriority w:val="99"/>
    <w:rsid w:val="00BD6CD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rsid w:val="00BD6CD9"/>
    <w:rPr>
      <w:lang w:eastAsia="en-GB"/>
    </w:rPr>
  </w:style>
  <w:style w:type="paragraph" w:styleId="Tekstprzypisudolnego">
    <w:name w:val="footnote text"/>
    <w:basedOn w:val="Normalny"/>
    <w:link w:val="TekstprzypisudolnegoZnak"/>
    <w:unhideWhenUsed/>
    <w:rsid w:val="00BD6CD9"/>
    <w:pPr>
      <w:spacing w:after="0" w:line="240" w:lineRule="auto"/>
      <w:ind w:left="720" w:hanging="720"/>
      <w:jc w:val="both"/>
    </w:pPr>
    <w:rPr>
      <w:sz w:val="20"/>
      <w:szCs w:val="20"/>
      <w:lang w:eastAsia="en-GB"/>
    </w:rPr>
  </w:style>
  <w:style w:type="character" w:customStyle="1" w:styleId="TekstprzypisudolnegoZnak1">
    <w:name w:val="Tekst przypisu dolnego Znak1"/>
    <w:uiPriority w:val="99"/>
    <w:semiHidden/>
    <w:rsid w:val="00BD6CD9"/>
    <w:rPr>
      <w:lang w:eastAsia="en-US"/>
    </w:rPr>
  </w:style>
  <w:style w:type="paragraph" w:customStyle="1" w:styleId="NumPar1">
    <w:name w:val="NumPar 1"/>
    <w:basedOn w:val="Normalny"/>
    <w:next w:val="Normalny"/>
    <w:rsid w:val="00BD6CD9"/>
    <w:pPr>
      <w:numPr>
        <w:numId w:val="22"/>
      </w:numPr>
      <w:tabs>
        <w:tab w:val="left" w:pos="850"/>
      </w:tabs>
      <w:spacing w:before="120" w:after="120" w:line="240" w:lineRule="auto"/>
      <w:jc w:val="both"/>
    </w:pPr>
    <w:rPr>
      <w:sz w:val="24"/>
      <w:lang w:eastAsia="en-GB"/>
    </w:rPr>
  </w:style>
  <w:style w:type="paragraph" w:customStyle="1" w:styleId="NumPar4">
    <w:name w:val="NumPar 4"/>
    <w:basedOn w:val="Normalny"/>
    <w:next w:val="Normalny"/>
    <w:rsid w:val="00BD6CD9"/>
    <w:pPr>
      <w:numPr>
        <w:ilvl w:val="3"/>
        <w:numId w:val="22"/>
      </w:numPr>
      <w:tabs>
        <w:tab w:val="left" w:pos="850"/>
      </w:tabs>
      <w:spacing w:before="120" w:after="120" w:line="240" w:lineRule="auto"/>
      <w:jc w:val="both"/>
    </w:pPr>
    <w:rPr>
      <w:sz w:val="24"/>
      <w:lang w:eastAsia="en-GB"/>
    </w:rPr>
  </w:style>
  <w:style w:type="paragraph" w:customStyle="1" w:styleId="NumPar3">
    <w:name w:val="NumPar 3"/>
    <w:basedOn w:val="Normalny"/>
    <w:next w:val="Normalny"/>
    <w:rsid w:val="00BD6CD9"/>
    <w:pPr>
      <w:numPr>
        <w:ilvl w:val="2"/>
        <w:numId w:val="22"/>
      </w:numPr>
      <w:tabs>
        <w:tab w:val="left" w:pos="850"/>
      </w:tabs>
      <w:spacing w:before="120" w:after="120" w:line="240" w:lineRule="auto"/>
      <w:jc w:val="both"/>
    </w:pPr>
    <w:rPr>
      <w:sz w:val="24"/>
      <w:lang w:eastAsia="en-GB"/>
    </w:rPr>
  </w:style>
  <w:style w:type="paragraph" w:customStyle="1" w:styleId="NumPar2">
    <w:name w:val="NumPar 2"/>
    <w:basedOn w:val="Normalny"/>
    <w:next w:val="Normalny"/>
    <w:rsid w:val="00BD6CD9"/>
    <w:pPr>
      <w:numPr>
        <w:ilvl w:val="1"/>
        <w:numId w:val="22"/>
      </w:numPr>
      <w:tabs>
        <w:tab w:val="left" w:pos="850"/>
      </w:tabs>
      <w:spacing w:before="120" w:after="120" w:line="240" w:lineRule="auto"/>
      <w:jc w:val="both"/>
    </w:pPr>
    <w:rPr>
      <w:sz w:val="24"/>
      <w:lang w:eastAsia="en-GB"/>
    </w:rPr>
  </w:style>
  <w:style w:type="paragraph" w:styleId="NormalnyWeb">
    <w:name w:val="Normal (Web)"/>
    <w:basedOn w:val="Normalny"/>
    <w:uiPriority w:val="99"/>
    <w:rsid w:val="00BD6C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CA206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gwek4Znak">
    <w:name w:val="Nagłówek 4 Znak"/>
    <w:link w:val="Nagwek4"/>
    <w:uiPriority w:val="9"/>
    <w:rsid w:val="00CA2063"/>
    <w:rPr>
      <w:rFonts w:eastAsia="Times New Roman"/>
      <w:b/>
      <w:bCs/>
      <w:sz w:val="28"/>
      <w:szCs w:val="28"/>
      <w:lang w:eastAsia="en-US"/>
    </w:rPr>
  </w:style>
  <w:style w:type="paragraph" w:styleId="Poprawka">
    <w:name w:val="Revision"/>
    <w:hidden/>
    <w:uiPriority w:val="99"/>
    <w:semiHidden/>
    <w:rsid w:val="00D4267D"/>
    <w:rPr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0EA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Tytu">
    <w:name w:val="Title"/>
    <w:basedOn w:val="Normalny"/>
    <w:link w:val="TytuZnak"/>
    <w:qFormat/>
    <w:rsid w:val="00640EA5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640EA5"/>
    <w:rPr>
      <w:rFonts w:ascii="Times New Roman" w:eastAsia="Times New Roman" w:hAnsi="Times New Roman"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640EA5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6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99836C-150D-42E8-8089-008B4A918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A9F02BC0.dotm</Template>
  <TotalTime>0</TotalTime>
  <Pages>2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2032</CharactersWithSpaces>
  <SharedDoc>false</SharedDoc>
  <HLinks>
    <vt:vector size="6" baseType="variant">
      <vt:variant>
        <vt:i4>7602181</vt:i4>
      </vt:variant>
      <vt:variant>
        <vt:i4>0</vt:i4>
      </vt:variant>
      <vt:variant>
        <vt:i4>0</vt:i4>
      </vt:variant>
      <vt:variant>
        <vt:i4>5</vt:i4>
      </vt:variant>
      <vt:variant>
        <vt:lpwstr>mailto:pawel.kotlowski@icspolska.pl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2026-02-19T14:01:00Z</dcterms:created>
  <dcterms:modified xsi:type="dcterms:W3CDTF">2026-04-03T09:06:00Z</dcterms:modified>
</cp:coreProperties>
</file>